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Wigan</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Wigan</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Wigan</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Wigan</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Wigan</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7.4%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Wigan are estimated to have a score of 1-2 on the PGSI (low-risk gambling), whilst </w:t>
      </w:r>
      <w:r w:rsidRPr="00773DF7">
        <w:rPr>
          <w:rFonts w:ascii="Libre Franklin Light" w:hAnsi="Libre Franklin Light" w:cs="Calibri Light"/>
          <w:b/>
          <w:bCs/>
          <w:color w:val="C45911" w:themeColor="accent2" w:themeShade="BF"/>
        </w:rPr>
        <w:t xml:space="preserve">3.8%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3.6%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63.2% </w:t>
      </w:r>
      <w:r w:rsidRPr="004747BF">
        <w:rPr>
          <w:rFonts w:ascii="Libre Franklin Light" w:eastAsia="Times New Roman" w:hAnsi="Libre Franklin Light" w:cs="Calibri Light"/>
        </w:rPr>
        <w:t xml:space="preserve">of those respondents classified as PGSI 8+ in Wigan</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Wigan is estimated to be </w:t>
      </w:r>
      <w:r w:rsidRPr="00773DF7">
        <w:rPr>
          <w:rFonts w:ascii="Libre Franklin Light" w:eastAsia="Times New Roman" w:hAnsi="Libre Franklin Light" w:cs="Calibri Light"/>
          <w:b/>
          <w:bCs/>
          <w:color w:val="C45911" w:themeColor="accent2" w:themeShade="BF"/>
        </w:rPr>
        <w:t xml:space="preserve">£2,290,440</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Wigan</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similar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14.8%</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Wigan</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7.4%</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similar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Wigan</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3.8%</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Wigan</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3.6%</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similar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Wigan.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Wigan</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Wigan.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Wigan</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5.6%</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lower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16.7%</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Wigan</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higher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63.2%</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Wigan.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Wigan</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5.6%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16.7%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Wigan</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higher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Wigan</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61.1%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Wigan</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Wigan</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Wigan</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£2,290,440</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Wigan</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£37,308</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£771,540</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£55,270</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£15,545</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£28,499</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£1,382,278</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£2,290,440</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Wigan</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Wigan</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20.7%</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Wigan</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19.6%</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Wigan</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5.3%</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Wigan</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1.9%</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Wigan</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56.8%</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Wigan</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20.7%</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Wigan</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19.6%</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Wigan</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5.3%</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Wigan</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1.9%</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Wigan</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56.8%</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Wigan</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E810F9A0-2DE1-4591-BB92-7C04A2E872B7}"/>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